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41E" w:rsidRDefault="00E3141E" w:rsidP="00E314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Laurence STOPENEY</w:t>
      </w:r>
      <w:r>
        <w:t xml:space="preserve">   </w:t>
      </w:r>
      <w:proofErr w:type="gramStart"/>
      <w:r>
        <w:t xml:space="preserve">   (</w:t>
      </w:r>
      <w:proofErr w:type="gramEnd"/>
      <w:r>
        <w:t>fl.1490)</w:t>
      </w:r>
    </w:p>
    <w:p w:rsidR="00E3141E" w:rsidRDefault="00E3141E" w:rsidP="00E314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Brookland, Kent.</w:t>
      </w:r>
    </w:p>
    <w:p w:rsidR="00E3141E" w:rsidRDefault="00E3141E" w:rsidP="00E314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3141E" w:rsidRDefault="00E3141E" w:rsidP="00E314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3141E" w:rsidRDefault="00E3141E" w:rsidP="00E314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1490</w:t>
      </w:r>
      <w:r>
        <w:tab/>
        <w:t>He made his Will.  (Plomer p.457)</w:t>
      </w:r>
    </w:p>
    <w:p w:rsidR="00E3141E" w:rsidRDefault="00E3141E" w:rsidP="00E314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3141E" w:rsidRDefault="00E3141E" w:rsidP="00E3141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3141E" w:rsidRDefault="00E3141E" w:rsidP="00E3141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9 June 2017</w:t>
      </w:r>
    </w:p>
    <w:p w:rsidR="006B2F86" w:rsidRPr="00E71FC3" w:rsidRDefault="00E314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41E" w:rsidRDefault="00E3141E" w:rsidP="00E71FC3">
      <w:pPr>
        <w:spacing w:after="0" w:line="240" w:lineRule="auto"/>
      </w:pPr>
      <w:r>
        <w:separator/>
      </w:r>
    </w:p>
  </w:endnote>
  <w:endnote w:type="continuationSeparator" w:id="0">
    <w:p w:rsidR="00E3141E" w:rsidRDefault="00E314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41E" w:rsidRDefault="00E3141E" w:rsidP="00E71FC3">
      <w:pPr>
        <w:spacing w:after="0" w:line="240" w:lineRule="auto"/>
      </w:pPr>
      <w:r>
        <w:separator/>
      </w:r>
    </w:p>
  </w:footnote>
  <w:footnote w:type="continuationSeparator" w:id="0">
    <w:p w:rsidR="00E3141E" w:rsidRDefault="00E314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1E"/>
    <w:rsid w:val="001A7C09"/>
    <w:rsid w:val="00577BD5"/>
    <w:rsid w:val="00656CBA"/>
    <w:rsid w:val="006A1F77"/>
    <w:rsid w:val="00733BE7"/>
    <w:rsid w:val="00AB52E8"/>
    <w:rsid w:val="00B16D3F"/>
    <w:rsid w:val="00BB41AC"/>
    <w:rsid w:val="00E3141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44A954-F299-4B8D-AEEF-46BBF3F6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2017-08-11T20:33:00Z</dcterms:created>
  <dcterms:modified xsi:type="dcterms:W3CDTF">2017-08-11T20:34:00Z</dcterms:modified>
</cp:coreProperties>
</file>